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70A71D" w14:textId="77777777" w:rsidR="000D30E0" w:rsidRDefault="000D30E0" w:rsidP="000D30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WRYGTH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fl.1440)</w:t>
      </w:r>
    </w:p>
    <w:p w14:paraId="3EC7DE0D" w14:textId="77777777" w:rsidR="000D30E0" w:rsidRDefault="000D30E0" w:rsidP="000D30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Chaplain.</w:t>
      </w:r>
    </w:p>
    <w:p w14:paraId="149E5C63" w14:textId="77777777" w:rsidR="000D30E0" w:rsidRDefault="000D30E0" w:rsidP="000D30E0">
      <w:pPr>
        <w:pStyle w:val="NoSpacing"/>
        <w:rPr>
          <w:rFonts w:cs="Times New Roman"/>
          <w:szCs w:val="24"/>
        </w:rPr>
      </w:pPr>
    </w:p>
    <w:p w14:paraId="1A4AF644" w14:textId="77777777" w:rsidR="000D30E0" w:rsidRDefault="000D30E0" w:rsidP="000D30E0">
      <w:pPr>
        <w:pStyle w:val="NoSpacing"/>
        <w:rPr>
          <w:rFonts w:cs="Times New Roman"/>
          <w:szCs w:val="24"/>
        </w:rPr>
      </w:pPr>
    </w:p>
    <w:p w14:paraId="48D6604D" w14:textId="77777777" w:rsidR="000D30E0" w:rsidRDefault="000D30E0" w:rsidP="000D30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Aug.1440</w:t>
      </w:r>
      <w:r>
        <w:rPr>
          <w:rFonts w:cs="Times New Roman"/>
          <w:szCs w:val="24"/>
        </w:rPr>
        <w:tab/>
        <w:t>John Bolton of Lavenham, Suffolk(q.v.), appointed him as a joint</w:t>
      </w:r>
    </w:p>
    <w:p w14:paraId="63393C64" w14:textId="77777777" w:rsidR="000D30E0" w:rsidRDefault="000D30E0" w:rsidP="000D30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executor of his Will.</w:t>
      </w:r>
    </w:p>
    <w:p w14:paraId="25CEC10A" w14:textId="77777777" w:rsidR="000D30E0" w:rsidRDefault="000D30E0" w:rsidP="000D30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(“Wills of the Archdeaconry of Sudbury, 1439 – 1474, volume 1, </w:t>
      </w:r>
    </w:p>
    <w:p w14:paraId="07D06804" w14:textId="77777777" w:rsidR="000D30E0" w:rsidRDefault="000D30E0" w:rsidP="000D30E0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 Peter Northeast, pub. the Suffolk Records Society, 2001, p.110)</w:t>
      </w:r>
    </w:p>
    <w:p w14:paraId="61330A96" w14:textId="77777777" w:rsidR="000D30E0" w:rsidRDefault="000D30E0" w:rsidP="000D30E0">
      <w:pPr>
        <w:pStyle w:val="NoSpacing"/>
        <w:rPr>
          <w:rFonts w:cs="Times New Roman"/>
          <w:szCs w:val="24"/>
        </w:rPr>
      </w:pPr>
    </w:p>
    <w:p w14:paraId="7E2A11FA" w14:textId="77777777" w:rsidR="000D30E0" w:rsidRDefault="000D30E0" w:rsidP="000D30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June 2024</w:t>
      </w:r>
    </w:p>
    <w:p w14:paraId="50F8B87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9EE102" w14:textId="77777777" w:rsidR="000D30E0" w:rsidRDefault="000D30E0" w:rsidP="009139A6">
      <w:r>
        <w:separator/>
      </w:r>
    </w:p>
  </w:endnote>
  <w:endnote w:type="continuationSeparator" w:id="0">
    <w:p w14:paraId="48DF8C16" w14:textId="77777777" w:rsidR="000D30E0" w:rsidRDefault="000D30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4D0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40C48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54B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4E07A0" w14:textId="77777777" w:rsidR="000D30E0" w:rsidRDefault="000D30E0" w:rsidP="009139A6">
      <w:r>
        <w:separator/>
      </w:r>
    </w:p>
  </w:footnote>
  <w:footnote w:type="continuationSeparator" w:id="0">
    <w:p w14:paraId="7942C13C" w14:textId="77777777" w:rsidR="000D30E0" w:rsidRDefault="000D30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69459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E8CA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D2A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0E0"/>
    <w:rsid w:val="000666E0"/>
    <w:rsid w:val="000D30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DCC71E"/>
  <w15:chartTrackingRefBased/>
  <w15:docId w15:val="{5B6C52E6-8F2E-4FAD-AD3E-048E0E874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2024-06-16T18:50:00Z</dcterms:created>
  <dcterms:modified xsi:type="dcterms:W3CDTF">2024-06-16T18:51:00Z</dcterms:modified>
</cp:coreProperties>
</file>